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24993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24993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การขอเทียบโอนผลการเรียนของนักเรียนในโรงเรียนสังกัด สพฐ</w:t>
      </w:r>
      <w:r w:rsidR="00C81DB8" w:rsidRPr="00024993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</w:p>
    <w:p w14:paraId="16FCEC75" w14:textId="6CF62F4A" w:rsidR="00D239AD" w:rsidRPr="00024993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24993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024993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024993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2499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B19BE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EB19B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EB19BE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2</w:t>
      </w:r>
    </w:p>
    <w:p w14:paraId="0007F669" w14:textId="46ADE2FD" w:rsidR="00D239AD" w:rsidRPr="00024993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024993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2499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กระทรวงศึกษาธิการ</w:t>
      </w:r>
    </w:p>
    <w:p w14:paraId="4C84CC92" w14:textId="77777777" w:rsidR="003F4A0D" w:rsidRPr="00024993" w:rsidRDefault="003F4A0D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24993"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24993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24993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Pr="00024993">
        <w:rPr>
          <w:rFonts w:ascii="TH SarabunPSK" w:hAnsi="TH SarabunPSK" w:cs="TH SarabunPSK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การขอเทียบโอนผลการเรียนของนักเรียนในโรงเรียนสังกัด สพฐ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.</w:t>
      </w:r>
    </w:p>
    <w:p w14:paraId="57553D54" w14:textId="623EA215" w:rsidR="00132E1B" w:rsidRPr="00024993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EB19BE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EB19B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EB19BE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2</w:t>
      </w:r>
    </w:p>
    <w:p w14:paraId="7C1EA770" w14:textId="557C84CF" w:rsidR="00132E1B" w:rsidRPr="00024993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24993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อนุมัติ</w:t>
      </w: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024993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024993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024993" w14:paraId="77FFD68C" w14:textId="77777777" w:rsidTr="008C1396">
        <w:tc>
          <w:tcPr>
            <w:tcW w:w="675" w:type="dxa"/>
          </w:tcPr>
          <w:p w14:paraId="23D761D9" w14:textId="12281EB4" w:rsidR="00394708" w:rsidRPr="00024993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1E6A243C" w:rsidR="00394708" w:rsidRPr="00024993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กฎกระทรวงกำหนดหลักเกณฑ์และวิธีการกระจายอำนาจการบริหารและการจัดการศึกษา พ</w:t>
            </w:r>
            <w:r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024993" w14:paraId="793A68DE" w14:textId="77777777" w:rsidTr="008C1396">
        <w:tc>
          <w:tcPr>
            <w:tcW w:w="675" w:type="dxa"/>
          </w:tcPr>
          <w:p w14:paraId="647BB7F5" w14:textId="77777777" w:rsidR="00394708" w:rsidRPr="00024993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CB224CC" w14:textId="68FCCA4A" w:rsidR="00394708" w:rsidRPr="00024993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ประกาศกระทรวงศึกษาธิการ เรื่อง การเทียบโอนผลการเรียนการศึกษาขั้นพื้นฐาน และการศึกษาระดับต่ำกว่าปริญญา</w:t>
            </w:r>
          </w:p>
        </w:tc>
      </w:tr>
    </w:tbl>
    <w:p w14:paraId="40A6F83D" w14:textId="32DA2D6B" w:rsidR="003F4A0D" w:rsidRPr="00024993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24993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24993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สถาบันการศึกษา</w:t>
      </w:r>
      <w:r w:rsidR="00C81DB8"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24993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-</w:t>
      </w:r>
      <w:r w:rsidR="00C77AEA"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24993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2499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024993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2499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  <w:r w:rsidRPr="0002499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24993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24993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24993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24993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24993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1EF691A9" w14:textId="13440C15" w:rsidR="00760D0B" w:rsidRPr="00024993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การขอเทียบโอนผลการเรียนของนักเรียนในโรงเรียนสังกัด สพฐ</w:t>
      </w:r>
      <w:r w:rsidR="00094F82" w:rsidRPr="00024993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EB19BE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EB19BE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EB19BE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94F82" w:rsidRPr="0002499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24993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24993" w14:paraId="5F1398AA" w14:textId="77777777" w:rsidTr="009B7715">
        <w:tc>
          <w:tcPr>
            <w:tcW w:w="675" w:type="dxa"/>
          </w:tcPr>
          <w:p w14:paraId="08D93DD3" w14:textId="25F72274" w:rsidR="00094F82" w:rsidRPr="00024993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8BD42C0" w14:textId="77777777" w:rsidR="00EB19BE" w:rsidRDefault="00EB19BE" w:rsidP="00EB19BE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4C3960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9A565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Pr="009A5654"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47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หมู่ 7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711</w:t>
            </w:r>
            <w:r w:rsidRPr="00E732B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>2</w:t>
            </w:r>
            <w:r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034-566102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</w:p>
          <w:p w14:paraId="121102A7" w14:textId="5FB67CD1" w:rsidR="00094F82" w:rsidRPr="00024993" w:rsidRDefault="00EB19BE" w:rsidP="00EB19BE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/ 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 หน่วยงาน</w:t>
            </w:r>
          </w:p>
          <w:p w14:paraId="3BAF41A4" w14:textId="2517B0F5" w:rsidR="00094F82" w:rsidRPr="00024993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24993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575FAF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โรงเรียนกำหนดเวลาเปิด</w:t>
            </w:r>
            <w:r w:rsidR="00575FAF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="00575FAF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ปิดตามบริบทของโรงเรียน</w:t>
            </w:r>
            <w:r w:rsidR="00575FAF" w:rsidRPr="00024993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38B629D" w14:textId="704ABE2C" w:rsidR="0018441F" w:rsidRPr="00024993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6DF392F" w14:textId="77777777" w:rsidR="00EB19BE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หลักการเทียบโอนผลการเรียน</w:t>
      </w:r>
      <w:r w:rsidRPr="00024993">
        <w:rPr>
          <w:rFonts w:ascii="TH SarabunPSK" w:hAnsi="TH SarabunPSK" w:cs="TH SarabunPSK"/>
          <w:noProof/>
          <w:sz w:val="32"/>
          <w:szCs w:val="32"/>
        </w:rPr>
        <w:br/>
        <w:t xml:space="preserve"> 1. 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แต่งตั้งคณะกรรมการดําเนินการเทียบโอนผลการเรียน</w:t>
      </w:r>
      <w:r w:rsidRPr="00024993">
        <w:rPr>
          <w:rFonts w:ascii="TH SarabunPSK" w:hAnsi="TH SarabunPSK" w:cs="TH SarabunPSK"/>
          <w:noProof/>
          <w:sz w:val="32"/>
          <w:szCs w:val="32"/>
        </w:rPr>
        <w:br/>
        <w:t xml:space="preserve"> 2. 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พิจารณาจากเอกสาร หลักฐานการศึกษาหรือหลักฐานอื่นหรือประเมินจากความรู</w:t>
      </w:r>
      <w:r w:rsidRPr="00024993">
        <w:rPr>
          <w:rFonts w:ascii="TH SarabunPSK" w:hAnsi="TH SarabunPSK" w:cs="TH SarabunPSK"/>
          <w:noProof/>
          <w:sz w:val="32"/>
          <w:szCs w:val="32"/>
          <w:cs/>
        </w:rPr>
        <w:t xml:space="preserve"> 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ความสามารถ ทักษะ หรือประสบการณ</w:t>
      </w:r>
      <w:r w:rsidRPr="00024993">
        <w:rPr>
          <w:rFonts w:ascii="TH SarabunPSK" w:hAnsi="TH SarabunPSK" w:cs="TH SarabunPSK"/>
          <w:noProof/>
          <w:sz w:val="32"/>
          <w:szCs w:val="32"/>
        </w:rPr>
        <w:t>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ของผู</w:t>
      </w:r>
      <w:r w:rsidRPr="0002499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เรียนด</w:t>
      </w:r>
      <w:r w:rsidRPr="00024993">
        <w:rPr>
          <w:rFonts w:ascii="TH SarabunPSK" w:hAnsi="TH SarabunPSK" w:cs="TH SarabunPSK"/>
          <w:noProof/>
          <w:sz w:val="32"/>
          <w:szCs w:val="32"/>
        </w:rPr>
        <w:t>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วยเครื่องมือและวิธีการที่หลากหลาย ไม</w:t>
      </w:r>
      <w:r w:rsidRPr="00024993">
        <w:rPr>
          <w:rFonts w:ascii="TH SarabunPSK" w:hAnsi="TH SarabunPSK" w:cs="TH SarabunPSK"/>
          <w:noProof/>
          <w:sz w:val="32"/>
          <w:szCs w:val="32"/>
          <w:cs/>
        </w:rPr>
        <w:t>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ซับซ</w:t>
      </w:r>
      <w:r w:rsidRPr="00024993">
        <w:rPr>
          <w:rFonts w:ascii="TH SarabunPSK" w:hAnsi="TH SarabunPSK" w:cs="TH SarabunPSK"/>
          <w:noProof/>
          <w:sz w:val="32"/>
          <w:szCs w:val="32"/>
        </w:rPr>
        <w:t>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 ทั้งนี้ให</w:t>
      </w:r>
      <w:r w:rsidRPr="0002499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คํานึงถึงประโยชน</w:t>
      </w:r>
      <w:r w:rsidRPr="00024993">
        <w:rPr>
          <w:rFonts w:ascii="TH SarabunPSK" w:hAnsi="TH SarabunPSK" w:cs="TH SarabunPSK"/>
          <w:noProof/>
          <w:sz w:val="32"/>
          <w:szCs w:val="32"/>
        </w:rPr>
        <w:t>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ของผู</w:t>
      </w:r>
      <w:r w:rsidRPr="00024993">
        <w:rPr>
          <w:rFonts w:ascii="TH SarabunPSK" w:hAnsi="TH SarabunPSK" w:cs="TH SarabunPSK"/>
          <w:noProof/>
          <w:sz w:val="32"/>
          <w:szCs w:val="32"/>
          <w:cs/>
        </w:rPr>
        <w:t>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เทียบโอนผลการเรียน</w:t>
      </w:r>
      <w:r w:rsidRPr="00024993">
        <w:rPr>
          <w:rFonts w:ascii="TH SarabunPSK" w:hAnsi="TH SarabunPSK" w:cs="TH SarabunPSK"/>
          <w:noProof/>
          <w:sz w:val="32"/>
          <w:szCs w:val="32"/>
        </w:rPr>
        <w:br/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เป</w:t>
      </w:r>
      <w:r w:rsidRPr="00024993">
        <w:rPr>
          <w:rFonts w:ascii="TH SarabunPSK" w:hAnsi="TH SarabunPSK" w:cs="TH SarabunPSK"/>
          <w:noProof/>
          <w:sz w:val="32"/>
          <w:szCs w:val="32"/>
          <w:cs/>
        </w:rPr>
        <w:t>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นสําคัญ</w:t>
      </w:r>
      <w:r w:rsidRPr="00024993">
        <w:rPr>
          <w:rFonts w:ascii="TH SarabunPSK" w:hAnsi="TH SarabunPSK" w:cs="TH SarabunPSK"/>
          <w:noProof/>
          <w:sz w:val="32"/>
          <w:szCs w:val="32"/>
        </w:rPr>
        <w:br/>
        <w:t xml:space="preserve"> 3. 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พิจารณาเทียบโอนผลการเรียนเพื่อการศึกษาต</w:t>
      </w:r>
      <w:r w:rsidRPr="00024993">
        <w:rPr>
          <w:rFonts w:ascii="TH SarabunPSK" w:hAnsi="TH SarabunPSK" w:cs="TH SarabunPSK"/>
          <w:noProof/>
          <w:sz w:val="32"/>
          <w:szCs w:val="32"/>
          <w:cs/>
        </w:rPr>
        <w:t>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อ โดยพิจารณารูปแบบการศึกษาและหลักสูตรที่อยู</w:t>
      </w:r>
      <w:r w:rsidRPr="00024993">
        <w:rPr>
          <w:rFonts w:ascii="TH SarabunPSK" w:hAnsi="TH SarabunPSK" w:cs="TH SarabunPSK"/>
          <w:noProof/>
          <w:sz w:val="32"/>
          <w:szCs w:val="32"/>
        </w:rPr>
        <w:t></w:t>
      </w: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ในระดับเดียวกัน</w:t>
      </w:r>
    </w:p>
    <w:p w14:paraId="4959517D" w14:textId="77777777" w:rsidR="00EB19BE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  <w:rtl/>
        </w:rPr>
      </w:pPr>
      <w:r w:rsidRPr="00024993">
        <w:rPr>
          <w:rFonts w:ascii="TH SarabunPSK" w:hAnsi="TH SarabunPSK" w:cs="TH SarabunPSK"/>
          <w:noProof/>
          <w:sz w:val="32"/>
          <w:szCs w:val="32"/>
          <w:rtl/>
          <w:cs/>
        </w:rPr>
        <w:br/>
      </w:r>
    </w:p>
    <w:p w14:paraId="1C8ABF1C" w14:textId="77777777" w:rsidR="00EB19BE" w:rsidRDefault="00EB19BE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  <w:rtl/>
        </w:rPr>
      </w:pPr>
    </w:p>
    <w:p w14:paraId="7254DDEE" w14:textId="4D30E358" w:rsidR="008E2900" w:rsidRPr="00EB19BE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 w:rsidRPr="00024993">
        <w:rPr>
          <w:rFonts w:ascii="TH SarabunPSK" w:hAnsi="TH SarabunPSK" w:cs="TH SarabunPSK"/>
          <w:noProof/>
          <w:sz w:val="32"/>
          <w:szCs w:val="32"/>
          <w:rtl/>
          <w:cs/>
        </w:rPr>
        <w:lastRenderedPageBreak/>
        <w:br/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468248244"/>
          <w:text w:multiLine="1"/>
        </w:sdtPr>
        <w:sdtEndPr/>
        <w:sdtContent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หลักการเทียบโอนผลการเรียน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1. แต่งตั้งคณะกรรมการ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ดําเนินการ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เทียบโอนผลการเรียน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2. พิจารณาจากเอกสาร หลักฐานการศึกษาหรือหลักฐานอื่นหรือประเมินจากความรู ความสามารถ ทักษะ หรือประสบการณของ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เรียนด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เครื่องมือและวิธีการที่หลากหลาย ไม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ซับซ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อน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ทั้งนี้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คํานึงถึง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ประโยชนของ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เทียบโอนผลการเรียน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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นสําคัญ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3. พิจารณาเทียบโอนผลการเรียนเพื่อการ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อ โดยพิจารณารูปแบบการศึกษาและหลักสูตร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ที่อยู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ในระดับเดียวกัน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แนวทางการเทียบโอนผลการเรียน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1. การเทียบโอนผลการเรียน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พิจารณาจากรูปแบบการจัดการศึกษาลักษณะการจัดหลักสูตร และสาระการเรียนรู 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ซึ่งมีความ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แตกต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าง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หลากหลาย โดยเทียบเคียงกับหลัก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เกณฑ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และวิธีการจัดการศึกษาของสถานศึกษาที่รับเทียบโอน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2. ชวงเวลาในการเ</w:t>
          </w:r>
          <w:r w:rsid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ทียบโอนผลการเรียน </w:t>
          </w:r>
          <w:proofErr w:type="spellStart"/>
          <w:r w:rsid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ดําเนินการ</w:t>
          </w:r>
          <w:proofErr w:type="spellEnd"/>
          <w:r w:rsid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ได</w:t>
          </w:r>
          <w:r w:rsidR="00024993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้ 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2 กรณีดังนี้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กรณีที่ 1 การเทียบโอนผลการเรียนที่เกิดขึ้นจากสภาพการณต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างๆ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ไดแก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สถานศึกษา การเปลี่ยนรูปแบบการศึกษา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หลักสูตร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      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ดําเนินการในช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วงก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อนเป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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ดภาคเรียน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แรก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หรือต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นภาค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เรียนแรกที่สถานศึกษา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รับผู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ขอเทียบโอน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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นนัก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เรียน/นักศึกษา เพื่อการวางแผนการเรียน ทั้งนี้สถานศึกษาควร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ดําเนินการ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เทียบโอนผลการเรียน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แล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วเสร็จ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ภายใน 1 ภาคเรียน  ถ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ามี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เหตุ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จําเป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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ขอเทียบโอนไมสามารถขอเทียบโอนไดภาย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ในช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วงเวลาที่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กําหนด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อยู่ในดุลยพินิจของสถานศึกษา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กรณีที่ 2 การเทียบโอนความรูทักษะ หรือประสบการณจากแหล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งเรียน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รูอื่นๆ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เช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น สถานประกอบการ สถานประกอบอาชีพอิสระ สถาบันทางศาสนา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สถาบันฝ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กอบรมวิชาชีพ บ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เรียน (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Home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School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) ฯลฯ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      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ดําเนินการต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นภาค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เรียนหรือก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อนภาคเรียน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โดยสถานศึกษาที่รับเทียบโอน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กําหนด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รายวิชา/หมวดวิชา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จํานวน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หน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วยกิต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/หน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การเรียน ที่จะรับเทียบโอนตามความเหมาะสม รวมทั้งกรณีของ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กําลัง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เรียนและประ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สงค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จะไปศึกษาจากแหล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งเรียน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รูอื่นๆ ซึ่ง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จะต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องไดรับอนุญาตจากหัวหนาสถาน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ศึกษาก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อน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3. การกำหนดอายุของผลการเรียนที่ขอเทียบโอน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อยู่ในดุลยพินิจของสถานศึกษาที่รับเทียบโอน โดยพิจารณาบน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พื้นฐานของธรรมชาติวิชา ความทันสมัย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ทันต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อเห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ตุการณและสอดคลองกับการเปลี่ยนแปลงใน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โลกป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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จจุ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บัน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4. การพิจารณา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ผลการเรียนในรายวิชา/หมวดวิชาที่ไดจากการเทียบโอนผลการเรียน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ผลการเรียนตามหลักฐานเดิมที่ปรากฏหรือ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ผลการเรียน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ใหม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ที่ไดจากการประ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เมินด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เครื่องมือและวิธีการที่หลากหลาย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5. นักเรียนที่ไดรับการเทียบโอนผลการ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เรียนต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อง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อเนื่อง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ในสถานศึกษาที่รับเทียบโอน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อย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างน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อย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1 ภาคเรียน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6. การจบหลักสูตรของ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ขอเทียบโอน การ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หน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วยกิต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/หน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การเรียน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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นไป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ตาม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เกณฑ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การจบหลักสูตรของสถานศึกษาที่รับเทียบโอน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กําหนด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7. การเทียบโอนผลการเรียน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สําหรับ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นักเรียนที่เข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าร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วม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โครงการแลกเปลี่ยนเยาวชน/วัฒนธรรม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ในต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าง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ประเทศ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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นเว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ลา 1 ปการศึกษา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ถือปฏิบัติตามแนวทางการเทียบชั้นการศึกษาที่กระทรวงศึกษาธิการไดมีประกาศ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กําหนด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ไวแลว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8. การเทียบโอนผลการเรียนเข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าสู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หลักสูตรเดิมของกระทรวงศึกษาธิการ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ถือปฏิบัติตามแนวทางการเทียบโอนผลการเรียนที่กระทรวงศึกษาธิการไดมีระเบียบ/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คําสั่งกําหนด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ไวแลว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9. สถานศึกษา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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จัดทํา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เอกสาร/หลักฐานการศึกษาที่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เกี่ยวข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องกับการเทียบโอนผลการเรียนโดยบันทึกผลการเทียบโอนไว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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นหลักฐาน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และออกใบแจ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งผ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ลการเทียบโอน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ให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แก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ยื่นความ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จํานง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และจัดเก็บเอกสาร/หลักฐานที่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เกี่ยวข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องกับ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การเทียบโอน พรอมทั้ง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จัดทํา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ทะเบียน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ขอเทียบโอนผลการเรียนไวเพื่อการอา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งอิง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สถานศึกษาสามารถบัน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ทึกข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อมูล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การเทียบโอนไว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ในช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องหมายเหตุโดยไมตองกรอกผลการเรียนเดิมในระเบียนแสดงผลการเรียนและแนบเอกสารแสดงผล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การเรียนจากแหล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งเรียน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รูเดิมที่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นํามา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ขอเทียบโอนไวด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วย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กัน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10. 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ผู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ที่ประ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สงค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จะขอเทียบโอนผลการเรียน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จะต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องสมัครเข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าเป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</w:t>
          </w:r>
          <w:proofErr w:type="spellStart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นนัก</w:t>
          </w:r>
          <w:proofErr w:type="spellEnd"/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เรียนของสถานศึกษาที่รับเทียบโอนผลการเรียน</w:t>
          </w:r>
          <w:r w:rsidR="00024993" w:rsidRPr="0002499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ทั้งนี้ ระยะเวลาให้บริการเริ่มนับเมื่อเอกสารถูกต้อง ครบถ้วน</w:t>
          </w:r>
        </w:sdtContent>
      </w:sdt>
      <w:r w:rsidRPr="00024993">
        <w:rPr>
          <w:rFonts w:ascii="TH SarabunPSK" w:hAnsi="TH SarabunPSK" w:cs="TH SarabunPSK"/>
          <w:noProof/>
          <w:sz w:val="32"/>
          <w:szCs w:val="32"/>
        </w:rPr>
        <w:br/>
      </w:r>
    </w:p>
    <w:p w14:paraId="0552ED64" w14:textId="77777777" w:rsidR="0065175D" w:rsidRPr="00024993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24993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24993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24993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24993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24993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24993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24993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24993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024993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024993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024993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27C0FB15" w14:textId="77777777" w:rsidR="00313D38" w:rsidRPr="00024993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ตรวจสอบความถูกต้อง ครบถ้วนของคำร้องและเอกสารประกอบคำร้อง</w:t>
            </w:r>
          </w:p>
          <w:p w14:paraId="2A225131" w14:textId="77777777" w:rsidR="00313D38" w:rsidRPr="00024993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4874A2C9" w14:textId="0D78DAA3" w:rsidR="00313D38" w:rsidRPr="00024993" w:rsidRDefault="00313D38" w:rsidP="00452B6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535836C6" w:rsidR="00313D38" w:rsidRPr="00024993" w:rsidRDefault="00EB19BE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3AE07B5D" w14:textId="418FC77C" w:rsidR="00313D38" w:rsidRPr="00024993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024993" w14:paraId="1E056DD3" w14:textId="77777777" w:rsidTr="00313D38">
        <w:tc>
          <w:tcPr>
            <w:tcW w:w="675" w:type="dxa"/>
            <w:vAlign w:val="center"/>
          </w:tcPr>
          <w:p w14:paraId="50D606C8" w14:textId="77777777" w:rsidR="00313D38" w:rsidRPr="00024993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DCF037E" w14:textId="77777777" w:rsidR="00313D38" w:rsidRPr="00024993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9C5D4A3" w14:textId="77777777" w:rsidR="00313D38" w:rsidRPr="00024993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457B3F37" w14:textId="77777777" w:rsidR="00313D38" w:rsidRPr="00024993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คณะกรรมการพิจารณาการขอเทียบโอนผลการเรียน</w:t>
            </w:r>
          </w:p>
          <w:p w14:paraId="2434FE31" w14:textId="77777777" w:rsidR="00313D38" w:rsidRPr="00024993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20087625" w14:textId="77777777" w:rsidR="00313D38" w:rsidRPr="00024993" w:rsidRDefault="00313D38" w:rsidP="00452B6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FA922D5" w14:textId="23A62C4D" w:rsidR="00313D38" w:rsidRPr="00024993" w:rsidRDefault="00EB19BE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16AA4AD4" w14:textId="77777777" w:rsidR="00313D38" w:rsidRPr="00024993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024993" w14:paraId="0F51C40A" w14:textId="77777777" w:rsidTr="00313D38">
        <w:tc>
          <w:tcPr>
            <w:tcW w:w="675" w:type="dxa"/>
            <w:vAlign w:val="center"/>
          </w:tcPr>
          <w:p w14:paraId="51530414" w14:textId="77777777" w:rsidR="00313D38" w:rsidRPr="00024993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8D05797" w14:textId="77777777" w:rsidR="00313D38" w:rsidRPr="00024993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6BBD445F" w14:textId="77777777" w:rsidR="00313D38" w:rsidRPr="00024993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56F4EEEA" w14:textId="77777777" w:rsidR="00313D38" w:rsidRPr="00024993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จัดทำหนังสือแจ้งผลการขอเทียบโอนผลการเรียนและเสนอผู้อำนวยการโรงเรียนลงนาม</w:t>
            </w:r>
          </w:p>
          <w:p w14:paraId="0D7E7156" w14:textId="77777777" w:rsidR="00313D38" w:rsidRPr="00024993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46CE9A0D" w14:textId="77777777" w:rsidR="00313D38" w:rsidRPr="00024993" w:rsidRDefault="00313D38" w:rsidP="00452B6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7EF8CC32" w14:textId="077F0C68" w:rsidR="00313D38" w:rsidRPr="00024993" w:rsidRDefault="00EB19BE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29BE9473" w14:textId="77777777" w:rsidR="00313D38" w:rsidRPr="00024993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14:paraId="4B33B6C2" w14:textId="77777777" w:rsidR="00024993" w:rsidRDefault="00024993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44F5F55" w14:textId="0FD83A6C" w:rsidR="00C26ED0" w:rsidRPr="00024993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24993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="009B68CC"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24993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24993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Pr="00024993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24993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24993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1312B5" w14:textId="77777777" w:rsidR="00AA7734" w:rsidRPr="00024993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24993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24993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2499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2499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24993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2499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2499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24993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24993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24993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24993" w:rsidRDefault="004C3BDE" w:rsidP="004C3BD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ไม่พบเอกสารยืนยันตัวตนที่ออกโดยหน่วยงานภาครัฐ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24993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24993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24993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24993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24993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24993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24993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24993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24993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24993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24993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24993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ระเบียนแสดงผลการเรียน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ปพ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14:paraId="5FD3D152" w14:textId="2A5AF49F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5C122349" w14:textId="7E674FCD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9F715A2" w14:textId="77777777" w:rsidR="00AC4ACB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ใช้กรณีเทียบโอนความรู้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  <w:p w14:paraId="3572593C" w14:textId="30BE5E7C" w:rsidR="00024993" w:rsidRPr="00024993" w:rsidRDefault="00024993" w:rsidP="00AC4ACB">
            <w:pPr>
              <w:rPr>
                <w:rFonts w:ascii="TH SarabunPSK" w:hAnsi="TH SarabunPSK" w:cs="TH SarabunPSK"/>
              </w:rPr>
            </w:pPr>
          </w:p>
        </w:tc>
      </w:tr>
      <w:tr w:rsidR="00AC4ACB" w:rsidRPr="00024993" w14:paraId="5E1A3ECC" w14:textId="77777777" w:rsidTr="004E651F">
        <w:tc>
          <w:tcPr>
            <w:tcW w:w="675" w:type="dxa"/>
            <w:vAlign w:val="center"/>
          </w:tcPr>
          <w:p w14:paraId="4EDA7951" w14:textId="77777777" w:rsidR="00AC4ACB" w:rsidRPr="00024993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E6CEF6B" w14:textId="77777777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ประมวลรายวิชา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(Course Syllabus)</w:t>
            </w:r>
          </w:p>
        </w:tc>
        <w:tc>
          <w:tcPr>
            <w:tcW w:w="1843" w:type="dxa"/>
          </w:tcPr>
          <w:p w14:paraId="2429B14B" w14:textId="77777777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สำนักงาน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คณะกรรมการการศึกษาขั้นพื้นฐาน</w:t>
            </w:r>
          </w:p>
        </w:tc>
        <w:tc>
          <w:tcPr>
            <w:tcW w:w="1559" w:type="dxa"/>
          </w:tcPr>
          <w:p w14:paraId="6E83406B" w14:textId="77777777" w:rsidR="00AC4ACB" w:rsidRPr="00024993" w:rsidRDefault="00AC4ACB" w:rsidP="00024993">
            <w:pPr>
              <w:jc w:val="center"/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1701" w:type="dxa"/>
          </w:tcPr>
          <w:p w14:paraId="3C4B2F39" w14:textId="77777777" w:rsidR="00AC4ACB" w:rsidRPr="00024993" w:rsidRDefault="00AC4ACB" w:rsidP="00024993">
            <w:pPr>
              <w:jc w:val="center"/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B5F7C58" w14:textId="77777777" w:rsidR="00AC4ACB" w:rsidRPr="00024993" w:rsidRDefault="00AC4ACB" w:rsidP="00024993">
            <w:pPr>
              <w:jc w:val="center"/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931FF42" w14:textId="340BFE9E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ใช้กรณีเทียบโอน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024993" w14:paraId="2E7D2664" w14:textId="77777777" w:rsidTr="004E651F">
        <w:tc>
          <w:tcPr>
            <w:tcW w:w="675" w:type="dxa"/>
            <w:vAlign w:val="center"/>
          </w:tcPr>
          <w:p w14:paraId="2FE7FE50" w14:textId="77777777" w:rsidR="00AC4ACB" w:rsidRPr="00024993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3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214139C" w14:textId="77777777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คำอธิบายรายวิชา</w:t>
            </w:r>
          </w:p>
        </w:tc>
        <w:tc>
          <w:tcPr>
            <w:tcW w:w="1843" w:type="dxa"/>
          </w:tcPr>
          <w:p w14:paraId="07412BA1" w14:textId="77777777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6A337EF3" w14:textId="77777777" w:rsidR="00AC4ACB" w:rsidRPr="00024993" w:rsidRDefault="00AC4ACB" w:rsidP="00024993">
            <w:pPr>
              <w:jc w:val="center"/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49A2AB6" w14:textId="77777777" w:rsidR="00AC4ACB" w:rsidRPr="00024993" w:rsidRDefault="00AC4ACB" w:rsidP="00024993">
            <w:pPr>
              <w:jc w:val="center"/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9655A50" w14:textId="77777777" w:rsidR="00AC4ACB" w:rsidRPr="00024993" w:rsidRDefault="00AC4ACB" w:rsidP="00024993">
            <w:pPr>
              <w:jc w:val="center"/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04692DF" w14:textId="3705A392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ใช้กรณีเทียบโอนความรู้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024993" w14:paraId="7D538222" w14:textId="77777777" w:rsidTr="004E651F">
        <w:tc>
          <w:tcPr>
            <w:tcW w:w="675" w:type="dxa"/>
            <w:vAlign w:val="center"/>
          </w:tcPr>
          <w:p w14:paraId="123698B5" w14:textId="77777777" w:rsidR="00AC4ACB" w:rsidRPr="00024993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38D1977" w14:textId="77777777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หลักฐานที่แสดงถึงทักษะ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ประสบการณ์หรือความเชี่ยวชาญในวิชานั้นๆ</w:t>
            </w:r>
          </w:p>
        </w:tc>
        <w:tc>
          <w:tcPr>
            <w:tcW w:w="1843" w:type="dxa"/>
          </w:tcPr>
          <w:p w14:paraId="6716CF88" w14:textId="77777777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124846C" w14:textId="77777777" w:rsidR="00AC4ACB" w:rsidRPr="00024993" w:rsidRDefault="00AC4ACB" w:rsidP="00024993">
            <w:pPr>
              <w:jc w:val="center"/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0F91248" w14:textId="77777777" w:rsidR="00AC4ACB" w:rsidRPr="00024993" w:rsidRDefault="00AC4ACB" w:rsidP="00024993">
            <w:pPr>
              <w:jc w:val="center"/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E3F0F21" w14:textId="77777777" w:rsidR="00AC4ACB" w:rsidRPr="00024993" w:rsidRDefault="00AC4ACB" w:rsidP="00024993">
            <w:pPr>
              <w:jc w:val="center"/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4341698" w14:textId="6E60E8F6" w:rsidR="00AC4ACB" w:rsidRPr="00024993" w:rsidRDefault="00AC4ACB" w:rsidP="00AC4ACB">
            <w:pPr>
              <w:rPr>
                <w:rFonts w:ascii="TH SarabunPSK" w:hAnsi="TH SarabunPSK" w:cs="TH SarabunPSK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(-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ใช้กรณีเทียบโอนทักษะ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ประสบการณ์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-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24993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24993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24993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77777777" w:rsidR="00F62F55" w:rsidRPr="00024993" w:rsidRDefault="00F62F55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25DD3C1F" w14:textId="77777777" w:rsidR="008E2900" w:rsidRPr="00024993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24993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24993" w14:paraId="07DF31DE" w14:textId="77777777" w:rsidTr="00C1539D">
        <w:tc>
          <w:tcPr>
            <w:tcW w:w="534" w:type="dxa"/>
          </w:tcPr>
          <w:p w14:paraId="07FE0908" w14:textId="7E60931D" w:rsidR="00EA6950" w:rsidRPr="00024993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8D99369" w14:textId="77777777" w:rsidR="00ED5F90" w:rsidRDefault="00EA6950" w:rsidP="00ED5F90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24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249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ไปรษณีย์ ที่</w:t>
            </w:r>
            <w:r w:rsidR="00ED5F90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="00ED5F90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ED5F90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D5F90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ED5F90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47 หมู่ 7</w:t>
            </w:r>
            <w:r w:rsidR="00ED5F90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  <w:p w14:paraId="37AD2131" w14:textId="1DF8D8CC" w:rsidR="00EA6950" w:rsidRPr="00024993" w:rsidRDefault="00ED5F90" w:rsidP="00ED5F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ท่ามะก</w:t>
            </w:r>
            <w:bookmarkStart w:id="0" w:name="_GoBack"/>
            <w:bookmarkEnd w:id="0"/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า จ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711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2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034-566102</w:t>
            </w:r>
            <w:r w:rsidR="00EA6950" w:rsidRPr="0002499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EA6950" w:rsidRPr="0002499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EA6950" w:rsidRPr="0002499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A6950" w:rsidRPr="000249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24993" w14:paraId="715F209F" w14:textId="77777777" w:rsidTr="00C1539D">
        <w:tc>
          <w:tcPr>
            <w:tcW w:w="534" w:type="dxa"/>
          </w:tcPr>
          <w:p w14:paraId="07B4460B" w14:textId="77777777" w:rsidR="00EA6950" w:rsidRPr="00024993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9EFD8DB" w14:textId="77777777" w:rsidR="00EA6950" w:rsidRPr="00024993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249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ไปรษณีย์ ที่สำนักงานเขตพื้นที่การศึกษาประถมศึกษากาญจนบุรี เขต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หนองโรง อ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พนมทวน จ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71140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0-3457-9208</w:t>
            </w:r>
            <w:r w:rsidRPr="0002499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2499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2499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249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24993" w14:paraId="5BBDE4F6" w14:textId="77777777" w:rsidTr="00C1539D">
        <w:tc>
          <w:tcPr>
            <w:tcW w:w="534" w:type="dxa"/>
          </w:tcPr>
          <w:p w14:paraId="69737682" w14:textId="77777777" w:rsidR="00EA6950" w:rsidRPr="00024993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D965815" w14:textId="77777777" w:rsidR="00EA6950" w:rsidRPr="00024993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249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สายด่วนกระทรวงศึกษาธิการ โทร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1579</w:t>
            </w:r>
            <w:r w:rsidRPr="0002499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2499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2499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249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24993" w14:paraId="737F6EDC" w14:textId="77777777" w:rsidTr="00C1539D">
        <w:tc>
          <w:tcPr>
            <w:tcW w:w="534" w:type="dxa"/>
          </w:tcPr>
          <w:p w14:paraId="1F058836" w14:textId="77777777" w:rsidR="00EA6950" w:rsidRPr="00024993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02499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247471A" w14:textId="77777777" w:rsidR="00EA6950" w:rsidRPr="00024993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249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ศูนย์บริการประชาชน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(1111)  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สำนักงานปลัดสำนักนายกรัฐมนตรีทำเนียบรัฐบาล ถนนพิษณุโลก เขตดุสิต กทม</w:t>
            </w:r>
            <w:r w:rsidRPr="00024993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024993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02499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2499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24993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D5866BE" w14:textId="77777777" w:rsidR="00C1539D" w:rsidRPr="00024993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24993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24993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24993" w:rsidRDefault="00F064C0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024993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Pr="00024993" w:rsidRDefault="00C1539D" w:rsidP="00024993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14:paraId="1345BEE2" w14:textId="77777777" w:rsidR="00D51311" w:rsidRPr="00024993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02499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305EC9AC" w14:textId="2337A925" w:rsidR="003F4A0D" w:rsidRPr="000C2AAC" w:rsidRDefault="0064558D" w:rsidP="00024993">
      <w:pPr>
        <w:spacing w:after="0" w:line="240" w:lineRule="auto"/>
        <w:rPr>
          <w:rFonts w:asciiTheme="minorBidi" w:hAnsiTheme="minorBidi"/>
          <w:color w:val="0D0D0D" w:themeColor="text1" w:themeTint="F2"/>
          <w:cs/>
          <w:lang w:bidi="th-TH"/>
        </w:rPr>
      </w:pPr>
      <w:r w:rsidRPr="00024993">
        <w:rPr>
          <w:rFonts w:ascii="TH SarabunPSK" w:hAnsi="TH SarabunPSK" w:cs="TH SarabunPSK"/>
          <w:noProof/>
          <w:sz w:val="32"/>
          <w:szCs w:val="32"/>
        </w:rPr>
        <w:t>-</w:t>
      </w:r>
    </w:p>
    <w:sectPr w:rsidR="003F4A0D" w:rsidRPr="000C2AAC" w:rsidSect="00EB19BE">
      <w:headerReference w:type="default" r:id="rId9"/>
      <w:pgSz w:w="11907" w:h="16839" w:code="9"/>
      <w:pgMar w:top="1276" w:right="657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FBD6A" w14:textId="77777777" w:rsidR="00CC0859" w:rsidRDefault="00CC0859" w:rsidP="00C81DB8">
      <w:pPr>
        <w:spacing w:after="0" w:line="240" w:lineRule="auto"/>
      </w:pPr>
      <w:r>
        <w:separator/>
      </w:r>
    </w:p>
  </w:endnote>
  <w:endnote w:type="continuationSeparator" w:id="0">
    <w:p w14:paraId="129F7EC5" w14:textId="77777777" w:rsidR="00CC0859" w:rsidRDefault="00CC085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96829" w14:textId="77777777" w:rsidR="00CC0859" w:rsidRDefault="00CC0859" w:rsidP="00C81DB8">
      <w:pPr>
        <w:spacing w:after="0" w:line="240" w:lineRule="auto"/>
      </w:pPr>
      <w:r>
        <w:separator/>
      </w:r>
    </w:p>
  </w:footnote>
  <w:footnote w:type="continuationSeparator" w:id="0">
    <w:p w14:paraId="580674F3" w14:textId="77777777" w:rsidR="00CC0859" w:rsidRDefault="00CC085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F90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D5F9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24993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17B0D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601D1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C0859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19BE"/>
    <w:rsid w:val="00EB5853"/>
    <w:rsid w:val="00EC08A9"/>
    <w:rsid w:val="00ED5F90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1B361-9A41-47DB-9775-29B6D60EC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3</cp:revision>
  <cp:lastPrinted>2016-06-29T01:01:00Z</cp:lastPrinted>
  <dcterms:created xsi:type="dcterms:W3CDTF">2016-06-29T01:00:00Z</dcterms:created>
  <dcterms:modified xsi:type="dcterms:W3CDTF">2016-06-29T01:01:00Z</dcterms:modified>
</cp:coreProperties>
</file>